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Tameside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Tameside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Tameside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Tameside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Tameside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Tameside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44.0% </w:t>
      </w:r>
      <w:r w:rsidRPr="004747BF">
        <w:rPr>
          <w:rFonts w:ascii="Libre Franklin Light" w:eastAsia="Times New Roman" w:hAnsi="Libre Franklin Light" w:cs="Calibri Light"/>
        </w:rPr>
        <w:t xml:space="preserve">of those respondents classified as PGSI 8+ in Tameside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Tameside is estimated to be </w:t>
      </w:r>
      <w:r w:rsidRPr="00773DF7">
        <w:rPr>
          <w:rFonts w:ascii="Libre Franklin Light" w:eastAsia="Times New Roman" w:hAnsi="Libre Franklin Light" w:cs="Calibri Light"/>
          <w:b/>
          <w:bCs/>
          <w:color w:val="C45911" w:themeColor="accent2" w:themeShade="BF"/>
        </w:rPr>
        <w:t xml:space="preserve">£1,176,509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Tameside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Tameside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mesi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Tameside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mesi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Tameside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Tameside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mesi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Tameside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Tameside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Tameside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Tameside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Tameside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Tameside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£1,176,509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Tameside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£396,310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£14,639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£710,022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£1,176,509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Tameside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Tameside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Tameside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Tameside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Tameside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Tameside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Tameside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Tameside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050628C-CC9D-4823-A89F-72049363626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